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b1b6340" w14:textId="b1b6340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555EC0">
        <w:t>213</w:t>
      </w:r>
      <w:r w:rsidR="00AA2FC4">
        <w:t>/</w:t>
      </w:r>
      <w:r w:rsidR="00E036A8">
        <w:t>20</w:t>
      </w:r>
      <w:r w:rsidR="00085B51">
        <w:t>-</w:t>
      </w:r>
      <w:r w:rsidR="00555EC0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22429">
        <w:t>7</w:t>
      </w:r>
      <w:r w:rsidR="000E039A">
        <w:t xml:space="preserve">. </w:t>
      </w:r>
      <w:r w:rsidR="00922429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555EC0">
        <w:rPr>
          <w:lang w:eastAsia="en-US"/>
        </w:rPr>
        <w:t>PAMAMAR PRIJEVOZ</w:t>
      </w:r>
      <w:r w:rsidRPr="003C5AC8" w:rsidR="00555EC0">
        <w:rPr>
          <w:lang w:eastAsia="en-US"/>
        </w:rPr>
        <w:t xml:space="preserve"> j.d.o.o. za </w:t>
      </w:r>
      <w:r w:rsidR="00555EC0">
        <w:rPr>
          <w:lang w:eastAsia="en-US"/>
        </w:rPr>
        <w:t>prijevoz i trgovinu</w:t>
      </w:r>
      <w:r w:rsidRPr="003C5AC8" w:rsidR="00555EC0">
        <w:rPr>
          <w:lang w:eastAsia="en-US"/>
        </w:rPr>
        <w:t xml:space="preserve">, Zagreb, </w:t>
      </w:r>
      <w:r w:rsidR="00555EC0">
        <w:rPr>
          <w:lang w:eastAsia="en-US"/>
        </w:rPr>
        <w:t>Ulica Blatazara Bogišića 12</w:t>
      </w:r>
      <w:r w:rsidRPr="003C5AC8" w:rsidR="00555EC0">
        <w:rPr>
          <w:lang w:eastAsia="en-US"/>
        </w:rPr>
        <w:t xml:space="preserve">, OIB: </w:t>
      </w:r>
      <w:r w:rsidR="00555EC0">
        <w:rPr>
          <w:lang w:eastAsia="en-US"/>
        </w:rPr>
        <w:t>99816114260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B836CE">
        <w:t>39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150801">
        <w:t xml:space="preserve">zastupnik po zakonu </w:t>
      </w:r>
      <w:r w:rsidR="00555EC0">
        <w:t>Josip Paić</w:t>
      </w:r>
      <w:r w:rsidR="00150801"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B836CE">
        <w:t>nitko, dostava uredna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  <w:rPr>
          <w:lang w:eastAsia="en-US"/>
        </w:rPr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555EC0">
        <w:rPr>
          <w:lang w:eastAsia="en-US"/>
        </w:rPr>
        <w:t>PAMAMAR PRIJEVOZ</w:t>
      </w:r>
      <w:r w:rsidRPr="003C5AC8" w:rsidR="00555EC0">
        <w:rPr>
          <w:lang w:eastAsia="en-US"/>
        </w:rPr>
        <w:t xml:space="preserve"> j.d.o.o. za </w:t>
      </w:r>
      <w:r w:rsidR="00555EC0">
        <w:rPr>
          <w:lang w:eastAsia="en-US"/>
        </w:rPr>
        <w:t>prijevoz i trgovinu</w:t>
      </w:r>
      <w:r w:rsidRPr="003C5AC8" w:rsidR="00555EC0">
        <w:rPr>
          <w:lang w:eastAsia="en-US"/>
        </w:rPr>
        <w:t>, Zagreb</w:t>
      </w:r>
    </w:p>
    <w:p w:rsidR="00C86248" w:rsidP="003A22A8" w:rsidRDefault="00C86248">
      <w:pPr>
        <w:jc w:val="both"/>
      </w:pP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B836CE">
        <w:t>ZAGREBAČKE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B836CE">
        <w:t>prijevoz i to taxi usluge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B836CE">
        <w:t>ima jednog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0A02DF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0A02DF">
        <w:t>ima vozilo</w:t>
      </w:r>
      <w:r w:rsidR="00B836CE">
        <w:t xml:space="preserve"> vrijedno oko 70.000,00 kuna</w:t>
      </w:r>
      <w:r w:rsidR="000A02DF">
        <w:t>.</w:t>
      </w:r>
    </w:p>
    <w:p w:rsidR="003A22A8" w:rsidP="003A22A8" w:rsidRDefault="003A22A8">
      <w:pPr>
        <w:jc w:val="both"/>
      </w:pPr>
    </w:p>
    <w:p w:rsidR="000A02DF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B836CE">
        <w:t>za oko 17.000,00 kuna i to prema Poreznoj upravi i za doprinose.</w:t>
      </w:r>
    </w:p>
    <w:p w:rsidR="003A22A8" w:rsidP="003A22A8" w:rsidRDefault="003A22A8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EC0CC0" w:rsidP="003A22A8" w:rsidRDefault="00EC0CC0">
      <w:pPr>
        <w:jc w:val="both"/>
      </w:pPr>
    </w:p>
    <w:p w:rsidR="00150801" w:rsidP="003A22A8" w:rsidRDefault="00555EC0">
      <w:pPr>
        <w:jc w:val="both"/>
      </w:pPr>
      <w:r>
        <w:t>Josip Paić</w:t>
      </w:r>
      <w:r w:rsidRPr="003C5AC8" w:rsidR="00370F91">
        <w:t xml:space="preserve"> </w:t>
      </w:r>
      <w:r w:rsidR="00922429">
        <w:t>navodi da je nje</w:t>
      </w:r>
      <w:r w:rsidR="009435DE">
        <w:t>gov</w:t>
      </w:r>
      <w:r w:rsidR="00150801">
        <w:t xml:space="preserve"> broj mobitela:</w:t>
      </w:r>
      <w:r w:rsidR="00B836CE">
        <w:t xml:space="preserve"> 095/577-6715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 xml:space="preserve">Knjigovodstvo </w:t>
      </w:r>
      <w:r w:rsidR="00B836CE">
        <w:t xml:space="preserve">se </w:t>
      </w:r>
      <w:r>
        <w:t>vo</w:t>
      </w:r>
      <w:r w:rsidR="00AE16FE">
        <w:t xml:space="preserve">di </w:t>
      </w:r>
      <w:r w:rsidR="00B836CE">
        <w:t>u društvu i tamo se nalazi dokumentacija.</w:t>
      </w:r>
    </w:p>
    <w:p w:rsidR="003A22A8" w:rsidP="003A22A8" w:rsidRDefault="003A22A8">
      <w:pPr>
        <w:jc w:val="both"/>
      </w:pPr>
    </w:p>
    <w:p w:rsidR="00B836CE" w:rsidP="003A22A8" w:rsidRDefault="000A02DF">
      <w:pPr>
        <w:jc w:val="both"/>
      </w:pPr>
      <w:r>
        <w:t xml:space="preserve">Navodi da će dug podmiriti </w:t>
      </w:r>
      <w:r w:rsidR="00B836CE">
        <w:t>kroz desetak dana o čemu će sudu dostaviti dokaz.</w:t>
      </w:r>
    </w:p>
    <w:p w:rsidR="000A02DF" w:rsidP="003A22A8" w:rsidRDefault="000A02DF">
      <w:pPr>
        <w:jc w:val="both"/>
      </w:pPr>
    </w:p>
    <w:p w:rsidR="003A22A8" w:rsidP="003A22A8" w:rsidRDefault="00B836CE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B836CE">
        <w:t>11,43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FD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36D70">
      <w:t>2</w:t>
    </w:r>
    <w:r w:rsidR="00555EC0">
      <w:t>13</w:t>
    </w:r>
    <w:r w:rsidR="00B80BDA">
      <w:t>/</w:t>
    </w:r>
    <w:r w:rsidR="00E84861">
      <w:t>20</w:t>
    </w:r>
    <w:r w:rsidR="00E036A8">
      <w:t>20</w:t>
    </w:r>
    <w:r w:rsidR="00555EC0">
      <w:t>-6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465F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36D70"/>
    <w:rsid w:val="00342794"/>
    <w:rsid w:val="00346D5E"/>
    <w:rsid w:val="003635BD"/>
    <w:rsid w:val="00365B41"/>
    <w:rsid w:val="00370F9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5EC0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836CE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86248"/>
    <w:rsid w:val="00C90A36"/>
    <w:rsid w:val="00C93728"/>
    <w:rsid w:val="00C965F5"/>
    <w:rsid w:val="00C96A4A"/>
    <w:rsid w:val="00C96FDC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0CC0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96F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6FD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6FD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6FD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6FD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6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11:39</izvorni_sadrzaj>
    <derivirana_varijabla naziv="DomainObject.StvarniPocetakVrijeme_1">11:39</derivirana_varijabla>
  </DomainObject.StvarniPocetakVrijeme>
  <DomainObject.StvarniZavrsetakVrijeme>
    <izvorni_sadrzaj>11:43</izvorni_sadrzaj>
    <derivirana_varijabla naziv="DomainObject.StvarniZavrsetakVrijeme_1">11:43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11:25</izvorni_sadrzaj>
    <derivirana_varijabla naziv="DomainObject.PlaniraniPocetakVrijeme_1">11:25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St-213/2020-5</izvorni_sadrzaj>
    <derivirana_varijabla naziv="DomainObject.Zapisnik.Oznaka_1">St-213/2020-5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St-213/2020</izvorni_sadrzaj>
    <derivirana_varijabla naziv="DomainObject.Predmet.OznakaBroj_1">St-213/2020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PAMAMAR  PRIJEVOZ jednostavno društvo s ograničenom odgovornošću za prijevoz i trgovinu</izvorni_sadrzaj>
    <derivirana_varijabla naziv="DomainObject.Predmet.ProtustrankaFormated_1">  PAMAMAR  PRIJEVOZ jednostavno društvo s ograničenom odgovornošću za prijevoz i trgovinu</derivirana_varijabla>
  </DomainObject.Predmet.ProtustrankaFormated>
  <DomainObject.Predmet.ProtustrankaFormatedOIB>
    <izvorni_sadrzaj>  PAMAMAR  PRIJEVOZ jednostavno društvo s ograničenom odgovornošću za prijevoz i trgovinu, OIB 99816114260</izvorni_sadrzaj>
    <derivirana_varijabla naziv="DomainObject.Predmet.ProtustrankaFormatedOIB_1">  PAMAMAR  PRIJEVOZ jednostavno društvo s ograničenom odgovornošću za prijevoz i trgovinu, OIB 99816114260</derivirana_varijabla>
  </DomainObject.Predmet.ProtustrankaFormatedOIB>
  <DomainObject.Predmet.ProtustrankaFormatedWithAdress>
    <izvorni_sadrzaj> PAMAMAR  PRIJEVOZ jednostavno društvo s ograničenom odgovornošću za prijevoz i trgovinu, Ulica Baltazara Bogišića 12, 10000 Zagreb</izvorni_sadrzaj>
    <derivirana_varijabla naziv="DomainObject.Predmet.ProtustrankaFormatedWithAdress_1"> PAMAMAR  PRIJEVOZ jednostavno društvo s ograničenom odgovornošću za prijevoz i trgovinu, Ulica Baltazara Bogišića 12, 10000 Zagreb</derivirana_varijabla>
  </DomainObject.Predmet.ProtustrankaFormatedWithAdress>
  <DomainObject.Predmet.ProtustrankaFormatedWithAdressOIB>
    <izvorni_sadrzaj> PAMAMAR  PRIJEVOZ jednostavno društvo s ograničenom odgovornošću za prijevoz i trgovinu, OIB 99816114260, Ulica Baltazara Bogišića 12, 10000 Zagreb</izvorni_sadrzaj>
    <derivirana_varijabla naziv="DomainObject.Predmet.ProtustrankaFormatedWithAdressOIB_1"> PAMAMAR  PRIJEVOZ jednostavno društvo s ograničenom odgovornošću za prijevoz i trgovinu, OIB 99816114260, Ulica Baltazara Bogišića 12, 10000 Zagreb</derivirana_varijabla>
  </DomainObject.Predmet.ProtustrankaFormatedWithAdressOIB>
  <DomainObject.Predmet.ProtustrankaWithAdress>
    <izvorni_sadrzaj>PAMAMAR  PRIJEVOZ jednostavno društvo s ograničenom odgovornošću za prijevoz i trgovinu Ulica Baltazara Bogišića 12, 10000 Zagreb</izvorni_sadrzaj>
    <derivirana_varijabla naziv="DomainObject.Predmet.ProtustrankaWithAdress_1">PAMAMAR  PRIJEVOZ jednostavno društvo s ograničenom odgovornošću za prijevoz i trgovinu Ulica Baltazara Bogišića 12, 10000 Zagreb</derivirana_varijabla>
  </DomainObject.Predmet.ProtustrankaWithAdress>
  <DomainObject.Predmet.ProtustrankaWithAdressOIB>
    <izvorni_sadrzaj>PAMAMAR  PRIJEVOZ jednostavno društvo s ograničenom odgovornošću za prijevoz i trgovinu, OIB 99816114260, Ulica Baltazara Bogišića 12, 10000 Zagreb</izvorni_sadrzaj>
    <derivirana_varijabla naziv="DomainObject.Predmet.ProtustrankaWithAdressOIB_1">PAMAMAR  PRIJEVOZ jednostavno društvo s ograničenom odgovornošću za prijevoz i trgovinu, OIB 99816114260, Ulica Baltazara Bogišića 12, 10000 Zagreb</derivirana_varijabla>
  </DomainObject.Predmet.ProtustrankaWithAdressOIB>
  <DomainObject.Predmet.ProtustrankaNazivFormated>
    <izvorni_sadrzaj>PAMAMAR  PRIJEVOZ jednostavno društvo s ograničenom odgovornošću za prijevoz i trgovinu</izvorni_sadrzaj>
    <derivirana_varijabla naziv="DomainObject.Predmet.ProtustrankaNazivFormated_1">PAMAMAR  PRIJEVOZ jednostavno društvo s ograničenom odgovornošću za prijevoz i trgovinu</derivirana_varijabla>
  </DomainObject.Predmet.ProtustrankaNazivFormated>
  <DomainObject.Predmet.ProtustrankaNazivFormatedOIB>
    <izvorni_sadrzaj>PAMAMAR  PRIJEVOZ jednostavno društvo s ograničenom odgovornošću za prijevoz i trgovinu, OIB 99816114260</izvorni_sadrzaj>
    <derivirana_varijabla naziv="DomainObject.Predmet.ProtustrankaNazivFormatedOIB_1">PAMAMAR  PRIJEVOZ jednostavno društvo s ograničenom odgovornošću za prijevoz i trgovinu, OIB 99816114260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PAMAMAR  PRIJEVOZ jednostavno društvo s ograničenom odgovornošću za prijevoz i trgovinu</item>
    </izvorni_sadrzaj>
    <derivirana_varijabla naziv="DomainObject.Predmet.ProtuStrankaListFormated_1">
      <item>PAMAMAR  PRIJEVOZ jednostavno društvo s ograničenom odgovornošću za prijevoz i trgovinu</item>
    </derivirana_varijabla>
  </DomainObject.Predmet.ProtuStrankaListFormated>
  <DomainObject.Predmet.ProtuStrankaListFormatedOIB>
    <izvorni_sadrzaj>
      <item>PAMAMAR  PRIJEVOZ jednostavno društvo s ograničenom odgovornošću za prijevoz i trgovinu, OIB 99816114260</item>
    </izvorni_sadrzaj>
    <derivirana_varijabla naziv="DomainObject.Predmet.ProtuStrankaListFormatedOIB_1">
      <item>PAMAMAR  PRIJEVOZ jednostavno društvo s ograničenom odgovornošću za prijevoz i trgovinu, OIB 99816114260</item>
    </derivirana_varijabla>
  </DomainObject.Predmet.ProtuStrankaListFormatedOIB>
  <DomainObject.Predmet.ProtuStrankaListFormatedWithAdress>
    <izvorni_sadrzaj>
      <item>PAMAMAR  PRIJEVOZ jednostavno društvo s ograničenom odgovornošću za prijevoz i trgovinu, Ulica Baltazara Bogišića 12, 10000 Zagreb</item>
    </izvorni_sadrzaj>
    <derivirana_varijabla naziv="DomainObject.Predmet.ProtuStrankaListFormatedWithAdress_1">
      <item>PAMAMAR  PRIJEVOZ jednostavno društvo s ograničenom odgovornošću za prijevoz i trgovinu, Ulica Baltazara Bogišića 12, 10000 Zagreb</item>
    </derivirana_varijabla>
  </DomainObject.Predmet.ProtuStrankaListFormatedWithAdress>
  <DomainObject.Predmet.ProtuStrankaListFormatedWithAdressOIB>
    <izvorni_sadrzaj>
      <item>PAMAMAR  PRIJEVOZ jednostavno društvo s ograničenom odgovornošću za prijevoz i trgovinu, OIB 99816114260, Ulica Baltazara Bogišića 12, 10000 Zagreb</item>
    </izvorni_sadrzaj>
    <derivirana_varijabla naziv="DomainObject.Predmet.ProtuStrankaListFormatedWithAdressOIB_1">
      <item>PAMAMAR  PRIJEVOZ jednostavno društvo s ograničenom odgovornošću za prijevoz i trgovinu, OIB 99816114260, Ulica Baltazara Bogišića 12, 10000 Zagreb</item>
    </derivirana_varijabla>
  </DomainObject.Predmet.ProtuStrankaListFormatedWithAdressOIB>
  <DomainObject.Predmet.ProtuStrankaListNazivFormated>
    <izvorni_sadrzaj>
      <item>PAMAMAR  PRIJEVOZ jednostavno društvo s ograničenom odgovornošću za prijevoz i trgovinu</item>
    </izvorni_sadrzaj>
    <derivirana_varijabla naziv="DomainObject.Predmet.ProtuStrankaListNazivFormated_1">
      <item>PAMAMAR  PRIJEVOZ jednostavno društvo s ograničenom odgovornošću za prijevoz i trgovinu</item>
    </derivirana_varijabla>
  </DomainObject.Predmet.ProtuStrankaListNazivFormated>
  <DomainObject.Predmet.ProtuStrankaListNazivFormatedOIB>
    <izvorni_sadrzaj>
      <item>PAMAMAR  PRIJEVOZ jednostavno društvo s ograničenom odgovornošću za prijevoz i trgovinu, OIB 99816114260</item>
    </izvorni_sadrzaj>
    <derivirana_varijabla naziv="DomainObject.Predmet.ProtuStrankaListNazivFormatedOIB_1">
      <item>PAMAMAR  PRIJEVOZ jednostavno društvo s ograničenom odgovornošću za prijevoz i trgovinu, OIB 99816114260</item>
    </derivirana_varijabla>
  </DomainObject.Predmet.ProtuStrankaListNazivFormatedOIB>
  <DomainObject.Predmet.OstaliListFormated>
    <izvorni_sadrzaj>
      <item>Josip Paić</item>
    </izvorni_sadrzaj>
    <derivirana_varijabla naziv="DomainObject.Predmet.OstaliListFormated_1">
      <item>Josip Paić</item>
    </derivirana_varijabla>
  </DomainObject.Predmet.OstaliListFormated>
  <DomainObject.Predmet.OstaliListFormatedOIB>
    <izvorni_sadrzaj>
      <item>Josip Paić, OIB 64077419913</item>
    </izvorni_sadrzaj>
    <derivirana_varijabla naziv="DomainObject.Predmet.OstaliListFormatedOIB_1">
      <item>Josip Paić, OIB 64077419913</item>
    </derivirana_varijabla>
  </DomainObject.Predmet.OstaliListFormatedOIB>
  <DomainObject.Predmet.OstaliListFormatedWithAdress>
    <izvorni_sadrzaj>
      <item>Josip Paić, Ulica Baltazara Bogišića 12, 10000 Zagreb</item>
    </izvorni_sadrzaj>
    <derivirana_varijabla naziv="DomainObject.Predmet.OstaliListFormatedWithAdress_1">
      <item>Josip Paić, Ulica Baltazara Bogišića 12, 10000 Zagreb</item>
    </derivirana_varijabla>
  </DomainObject.Predmet.OstaliListFormatedWithAdress>
  <DomainObject.Predmet.OstaliListFormatedWithAdressOIB>
    <izvorni_sadrzaj>
      <item>Josip Paić, OIB 64077419913, Ulica Baltazara Bogišića 12, 10000 Zagreb</item>
    </izvorni_sadrzaj>
    <derivirana_varijabla naziv="DomainObject.Predmet.OstaliListFormatedWithAdressOIB_1">
      <item>Josip Paić, OIB 64077419913, Ulica Baltazara Bogišića 12, 10000 Zagreb</item>
    </derivirana_varijabla>
  </DomainObject.Predmet.OstaliListFormatedWithAdressOIB>
  <DomainObject.Predmet.OstaliListNazivFormated>
    <izvorni_sadrzaj>
      <item>Josip Paić</item>
    </izvorni_sadrzaj>
    <derivirana_varijabla naziv="DomainObject.Predmet.OstaliListNazivFormated_1">
      <item>Josip Paić</item>
    </derivirana_varijabla>
  </DomainObject.Predmet.OstaliListNazivFormated>
  <DomainObject.Predmet.OstaliListNazivFormatedOIB>
    <izvorni_sadrzaj>
      <item>Josip Paić, OIB 64077419913</item>
    </izvorni_sadrzaj>
    <derivirana_varijabla naziv="DomainObject.Predmet.OstaliListNazivFormatedOIB_1">
      <item>Josip Paić, OIB 64077419913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St-213/2020-5</izvorni_sadrzaj>
    <derivirana_varijabla naziv="DomainObject.PoslovniBrojDokumenta_1">St-213/2020-5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PAMAMAR  PRIJEVOZ jednostavno društvo s ograničenom odgovornošću za prijevoz i trgovinu</izvorni_sadrzaj>
    <derivirana_varijabla naziv="DomainObject.Predmet.ProtustrankaIDrugi_1">PAMAMAR  PRIJEVOZ jednostavno društvo s ograničenom odgovornošću za prijevoz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PAMAMAR  PRIJEVOZ jednostavno društvo s ograničenom odgovornošću za prijevoz i trgovinu, OIB 99816114260, Ulica Baltazara Bogišića 12, 10000 Zagreb</izvorni_sadrzaj>
    <derivirana_varijabla naziv="DomainObject.Predmet.ProtustrankaIDrugiAdressOIB_1">PAMAMAR  PRIJEVOZ jednostavno društvo s ograničenom odgovornošću za prijevoz i trgovinu, OIB 99816114260, Ulica Baltazara Bogišića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PAMAMAR  PRIJEVOZ jednostavno društvo s ograničenom odgovornošću za prijevoz i trgovinu</item>
      <item>Financijska agencija</item>
      <item>Josip Paić</item>
    </izvorni_sadrzaj>
    <derivirana_varijabla naziv="DomainObject.Predmet.SudioniciListNaziv_1">
      <item>PAMAMAR  PRIJEVOZ jednostavno društvo s ograničenom odgovornošću za prijevoz i trgovinu</item>
      <item>Financijska agencija</item>
      <item>Josip Paić</item>
    </derivirana_varijabla>
  </DomainObject.Predmet.SudioniciListNaziv>
  <DomainObject.Predmet.SudioniciListAdressOIB>
    <izvorni_sadrzaj>
      <item>PAMAMAR  PRIJEVOZ jednostavno društvo s ograničenom odgovornošću za prijevoz i trgovinu, OIB 99816114260, Ulica Baltazara Bogišića 12,10000 Zagreb</item>
      <item>Financijska agencija, OIB 85821130368, TRG SVIBANJSKIH ŽRTAVA 1995. 1,10000 Zagreb</item>
      <item>Josip Paić, OIB 64077419913, Ulica Baltazara Bogišića 12,10000 Zagreb</item>
    </izvorni_sadrzaj>
    <derivirana_varijabla naziv="DomainObject.Predmet.SudioniciListAdressOIB_1">
      <item>PAMAMAR  PRIJEVOZ jednostavno društvo s ograničenom odgovornošću za prijevoz i trgovinu, OIB 99816114260, Ulica Baltazara Bogišića 12,10000 Zagreb</item>
      <item>Financijska agencija, OIB 85821130368, TRG SVIBANJSKIH ŽRTAVA 1995. 1,10000 Zagreb</item>
      <item>Josip Paić, OIB 64077419913, Ulica Baltazara Bogišića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99816114260</item>
      <item>, OIB 85821130368</item>
      <item>, OIB 64077419913</item>
    </izvorni_sadrzaj>
    <derivirana_varijabla naziv="DomainObject.Predmet.SudioniciListNazivOIB_1">
      <item>, OIB 99816114260</item>
      <item>, OIB 85821130368</item>
      <item>, OIB 64077419913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2020.</izvorni_sadrzaj>
    <derivirana_varijabla naziv="DomainObject.Predmet.DatumPocetkaProcesa_1">31.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345</properties:Words>
  <properties:Characters>1842</properties:Characters>
  <properties:Lines>81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2020-10-07T07:29:00Z</dcterms:created>
  <dc:creator>Ardena Bajlo</dc:creator>
  <cp:lastModifiedBy>Ante Rubelj</cp:lastModifiedBy>
  <cp:lastPrinted>2020-10-07T07:23:00Z</cp:lastPrinted>
  <dcterms:modified xmlns:xsi="http://www.w3.org/2001/XMLSchema-instance" xsi:type="dcterms:W3CDTF">2020-10-07T12:18:00Z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St-213/2020-5 / Zapisnik - Ročište radi izjašnjenja o prijedlogu za otvaranje steč.post (1 St-213-2020-povodom prijedloga za otvaranje stečaja-7.10.20.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